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0C19D9" w:rsidP="00660BAF">
      <w:pPr>
        <w:pStyle w:val="1"/>
        <w:ind w:left="5387"/>
        <w:jc w:val="right"/>
        <w:rPr>
          <w:b w:val="0"/>
          <w:bCs/>
          <w:iCs w:val="0"/>
        </w:rPr>
      </w:pPr>
      <w:r w:rsidRPr="000C19D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0C19D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A9006D">
        <w:rPr>
          <w:rFonts w:ascii="Liberation Serif" w:hAnsi="Liberation Serif"/>
          <w:sz w:val="28"/>
          <w:szCs w:val="28"/>
        </w:rPr>
        <w:t xml:space="preserve">__________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A9006D">
        <w:rPr>
          <w:rFonts w:ascii="Liberation Serif" w:hAnsi="Liberation Serif"/>
          <w:sz w:val="28"/>
          <w:szCs w:val="28"/>
        </w:rPr>
        <w:t>____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447A01" w:rsidRDefault="00D13185" w:rsidP="00A9006D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0421E3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ведения коллективного садоводства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перспективной индивидуальной усадебной жилой застройки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в районе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КСТ № 71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447A01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огласно Приложению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  <w:bookmarkStart w:id="0" w:name="_GoBack"/>
      <w:bookmarkEnd w:id="0"/>
    </w:p>
    <w:sectPr w:rsidR="00901A08" w:rsidRPr="001620AE" w:rsidSect="00EB088A">
      <w:headerReference w:type="default" r:id="rId11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FE9" w:rsidRDefault="003F5FE9" w:rsidP="009B4947">
      <w:r>
        <w:separator/>
      </w:r>
    </w:p>
  </w:endnote>
  <w:endnote w:type="continuationSeparator" w:id="1">
    <w:p w:rsidR="003F5FE9" w:rsidRDefault="003F5FE9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FE9" w:rsidRDefault="003F5FE9" w:rsidP="009B4947">
      <w:r>
        <w:separator/>
      </w:r>
    </w:p>
  </w:footnote>
  <w:footnote w:type="continuationSeparator" w:id="1">
    <w:p w:rsidR="003F5FE9" w:rsidRDefault="003F5FE9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23FDB"/>
    <w:rsid w:val="000421E3"/>
    <w:rsid w:val="0006310B"/>
    <w:rsid w:val="00075E2C"/>
    <w:rsid w:val="000C19D9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5FE9"/>
    <w:rsid w:val="003F6459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9006D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4389-E2F0-4348-99E0-01296CA1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1143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85</cp:revision>
  <cp:lastPrinted>2024-10-07T12:17:00Z</cp:lastPrinted>
  <dcterms:created xsi:type="dcterms:W3CDTF">2020-08-05T08:43:00Z</dcterms:created>
  <dcterms:modified xsi:type="dcterms:W3CDTF">2024-10-08T06:43:00Z</dcterms:modified>
</cp:coreProperties>
</file>